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E3159" w14:textId="1F8E9EA8" w:rsidR="0085747A" w:rsidRPr="0023231B" w:rsidRDefault="00997F14" w:rsidP="06ADFE6E">
      <w:pPr>
        <w:spacing w:line="240" w:lineRule="auto"/>
        <w:jc w:val="right"/>
        <w:rPr>
          <w:rFonts w:ascii="Corbel" w:hAnsi="Corbel"/>
          <w:b/>
          <w:bCs/>
          <w:i/>
          <w:iCs/>
          <w:smallCaps/>
          <w:sz w:val="24"/>
          <w:szCs w:val="24"/>
        </w:rPr>
      </w:pPr>
      <w:r w:rsidRPr="06ADFE6E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5201EEAB" w:rsidRPr="0023231B"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  <w:r w:rsidR="5201EEAB" w:rsidRPr="0023231B">
        <w:rPr>
          <w:rFonts w:cs="Calibri"/>
          <w:i/>
          <w:iCs/>
        </w:rPr>
        <w:t xml:space="preserve"> </w:t>
      </w:r>
      <w:r w:rsidR="00AF46A8" w:rsidRPr="0023231B">
        <w:rPr>
          <w:rFonts w:ascii="Corbel" w:hAnsi="Corbel"/>
          <w:i/>
          <w:iCs/>
          <w:sz w:val="24"/>
          <w:szCs w:val="24"/>
        </w:rPr>
        <w:t>3</w:t>
      </w:r>
      <w:r w:rsidRPr="0023231B">
        <w:rPr>
          <w:i/>
          <w:iCs/>
        </w:rPr>
        <w:br/>
      </w:r>
    </w:p>
    <w:p w14:paraId="4957F23B" w14:textId="0C02EA37" w:rsidR="009F4C50" w:rsidRPr="00381455" w:rsidRDefault="00AF46A8" w:rsidP="009F4C5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81455">
        <w:rPr>
          <w:rFonts w:ascii="Corbel" w:hAnsi="Corbel"/>
          <w:b/>
          <w:smallCaps/>
          <w:sz w:val="24"/>
          <w:szCs w:val="24"/>
        </w:rPr>
        <w:t>SYLABUS</w:t>
      </w:r>
      <w:r w:rsidRPr="00381455">
        <w:rPr>
          <w:rFonts w:ascii="Corbel" w:hAnsi="Corbel"/>
          <w:b/>
          <w:smallCaps/>
          <w:sz w:val="24"/>
          <w:szCs w:val="24"/>
        </w:rPr>
        <w:br/>
        <w:t xml:space="preserve"> </w:t>
      </w:r>
      <w:r w:rsidR="0071620A" w:rsidRPr="0038145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381455">
        <w:rPr>
          <w:rFonts w:ascii="Corbel" w:hAnsi="Corbel"/>
          <w:b/>
          <w:smallCaps/>
          <w:sz w:val="24"/>
          <w:szCs w:val="24"/>
        </w:rPr>
        <w:t xml:space="preserve"> </w:t>
      </w:r>
      <w:r w:rsidR="003D57B3" w:rsidRPr="00381455">
        <w:rPr>
          <w:rFonts w:ascii="Corbel" w:hAnsi="Corbel"/>
          <w:i/>
          <w:smallCaps/>
          <w:sz w:val="24"/>
          <w:szCs w:val="24"/>
        </w:rPr>
        <w:t xml:space="preserve"> </w:t>
      </w:r>
      <w:r w:rsidR="009F4C50" w:rsidRPr="00381455">
        <w:rPr>
          <w:rFonts w:ascii="Corbel" w:hAnsi="Corbel"/>
          <w:i/>
          <w:smallCaps/>
          <w:sz w:val="24"/>
          <w:szCs w:val="24"/>
        </w:rPr>
        <w:t>202</w:t>
      </w:r>
      <w:r w:rsidR="00381455" w:rsidRPr="00381455">
        <w:rPr>
          <w:rFonts w:ascii="Corbel" w:hAnsi="Corbel"/>
          <w:i/>
          <w:smallCaps/>
          <w:sz w:val="24"/>
          <w:szCs w:val="24"/>
        </w:rPr>
        <w:t>5-2030</w:t>
      </w:r>
    </w:p>
    <w:p w14:paraId="4DF4A58A" w14:textId="77777777" w:rsidR="0085747A" w:rsidRPr="00381455" w:rsidRDefault="00EA4832" w:rsidP="009F4C5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81455">
        <w:rPr>
          <w:rFonts w:ascii="Corbel" w:hAnsi="Corbel"/>
          <w:i/>
          <w:sz w:val="24"/>
          <w:szCs w:val="24"/>
        </w:rPr>
        <w:t xml:space="preserve">                                                       </w:t>
      </w:r>
      <w:r w:rsidR="0085747A" w:rsidRPr="00381455">
        <w:rPr>
          <w:rFonts w:ascii="Corbel" w:hAnsi="Corbel"/>
          <w:i/>
          <w:sz w:val="24"/>
          <w:szCs w:val="24"/>
        </w:rPr>
        <w:t>(skrajne daty</w:t>
      </w:r>
      <w:r w:rsidR="0085747A" w:rsidRPr="00381455">
        <w:rPr>
          <w:rFonts w:ascii="Corbel" w:hAnsi="Corbel"/>
          <w:sz w:val="24"/>
          <w:szCs w:val="24"/>
        </w:rPr>
        <w:t>)</w:t>
      </w:r>
    </w:p>
    <w:p w14:paraId="3D7F6C62" w14:textId="54F49FD9" w:rsidR="00445970" w:rsidRPr="00381455" w:rsidRDefault="00F81BD8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381455">
        <w:rPr>
          <w:rFonts w:ascii="Corbel" w:hAnsi="Corbel"/>
          <w:sz w:val="24"/>
          <w:szCs w:val="24"/>
        </w:rPr>
        <w:tab/>
      </w:r>
      <w:r w:rsidRPr="00381455">
        <w:rPr>
          <w:rFonts w:ascii="Corbel" w:hAnsi="Corbel"/>
          <w:sz w:val="24"/>
          <w:szCs w:val="24"/>
        </w:rPr>
        <w:tab/>
      </w:r>
      <w:r w:rsidRPr="00381455">
        <w:rPr>
          <w:rFonts w:ascii="Corbel" w:hAnsi="Corbel"/>
          <w:sz w:val="24"/>
          <w:szCs w:val="24"/>
        </w:rPr>
        <w:tab/>
      </w:r>
      <w:r w:rsidRPr="00381455">
        <w:rPr>
          <w:rFonts w:ascii="Corbel" w:hAnsi="Corbel"/>
          <w:sz w:val="24"/>
          <w:szCs w:val="24"/>
        </w:rPr>
        <w:tab/>
        <w:t xml:space="preserve">Rok akademicki  </w:t>
      </w:r>
      <w:r w:rsidR="003D57B3" w:rsidRPr="00381455">
        <w:rPr>
          <w:rFonts w:ascii="Corbel" w:hAnsi="Corbel"/>
          <w:sz w:val="24"/>
          <w:szCs w:val="24"/>
        </w:rPr>
        <w:t>20</w:t>
      </w:r>
      <w:r w:rsidR="001A456C" w:rsidRPr="00381455">
        <w:rPr>
          <w:rFonts w:ascii="Corbel" w:hAnsi="Corbel"/>
          <w:sz w:val="24"/>
          <w:szCs w:val="24"/>
        </w:rPr>
        <w:t>2</w:t>
      </w:r>
      <w:r w:rsidR="00381455">
        <w:rPr>
          <w:rFonts w:ascii="Corbel" w:hAnsi="Corbel"/>
          <w:sz w:val="24"/>
          <w:szCs w:val="24"/>
        </w:rPr>
        <w:t>5/2026</w:t>
      </w:r>
    </w:p>
    <w:p w14:paraId="5C6DCFDB" w14:textId="77777777" w:rsidR="0085747A" w:rsidRPr="0038145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CBDFBE" w14:textId="77777777" w:rsidR="0085747A" w:rsidRPr="0038145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81455">
        <w:rPr>
          <w:rFonts w:ascii="Corbel" w:hAnsi="Corbel"/>
          <w:szCs w:val="24"/>
        </w:rPr>
        <w:t xml:space="preserve">1. </w:t>
      </w:r>
      <w:r w:rsidR="0085747A" w:rsidRPr="00381455">
        <w:rPr>
          <w:rFonts w:ascii="Corbel" w:hAnsi="Corbel"/>
          <w:szCs w:val="24"/>
        </w:rPr>
        <w:t xml:space="preserve">Podstawowe </w:t>
      </w:r>
      <w:r w:rsidR="00445970" w:rsidRPr="0038145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81455" w14:paraId="5857E73E" w14:textId="77777777" w:rsidTr="00B819C8">
        <w:tc>
          <w:tcPr>
            <w:tcW w:w="2694" w:type="dxa"/>
            <w:vAlign w:val="center"/>
          </w:tcPr>
          <w:p w14:paraId="57537E66" w14:textId="77777777" w:rsidR="0085747A" w:rsidRPr="0038145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24EAFE" w14:textId="77777777" w:rsidR="0085747A" w:rsidRPr="00381455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85747A" w:rsidRPr="00381455" w14:paraId="61E222FC" w14:textId="77777777" w:rsidTr="00B819C8">
        <w:tc>
          <w:tcPr>
            <w:tcW w:w="2694" w:type="dxa"/>
            <w:vAlign w:val="center"/>
          </w:tcPr>
          <w:p w14:paraId="3F4F0E9D" w14:textId="77777777" w:rsidR="0085747A" w:rsidRPr="0038145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8145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F075C0" w14:textId="77777777" w:rsidR="0085747A" w:rsidRPr="0038145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381455" w14:paraId="430CDD0A" w14:textId="77777777" w:rsidTr="00B819C8">
        <w:tc>
          <w:tcPr>
            <w:tcW w:w="2694" w:type="dxa"/>
            <w:vAlign w:val="center"/>
          </w:tcPr>
          <w:p w14:paraId="3B650E64" w14:textId="77777777" w:rsidR="0085747A" w:rsidRPr="0038145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38145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EE5DAEF" w14:textId="3A6E4BF0" w:rsidR="0085747A" w:rsidRPr="00381455" w:rsidRDefault="003814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81455" w14:paraId="1A6DEBF0" w14:textId="77777777" w:rsidTr="00B819C8">
        <w:tc>
          <w:tcPr>
            <w:tcW w:w="2694" w:type="dxa"/>
            <w:vAlign w:val="center"/>
          </w:tcPr>
          <w:p w14:paraId="5F8896C8" w14:textId="77777777" w:rsidR="0085747A" w:rsidRPr="003814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60D61CE" w14:textId="77777777" w:rsidR="0085747A" w:rsidRPr="00381455" w:rsidRDefault="00A304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381455" w14:paraId="2F18759F" w14:textId="77777777" w:rsidTr="00B819C8">
        <w:tc>
          <w:tcPr>
            <w:tcW w:w="2694" w:type="dxa"/>
            <w:vAlign w:val="center"/>
          </w:tcPr>
          <w:p w14:paraId="06011056" w14:textId="77777777" w:rsidR="0085747A" w:rsidRPr="003814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1DC64EB" w14:textId="77777777" w:rsidR="0085747A" w:rsidRPr="00381455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381455" w14:paraId="7310D5D7" w14:textId="77777777" w:rsidTr="00B819C8">
        <w:tc>
          <w:tcPr>
            <w:tcW w:w="2694" w:type="dxa"/>
            <w:vAlign w:val="center"/>
          </w:tcPr>
          <w:p w14:paraId="58651E1E" w14:textId="77777777" w:rsidR="0085747A" w:rsidRPr="0038145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413812" w14:textId="77777777" w:rsidR="0085747A" w:rsidRPr="00381455" w:rsidRDefault="00E56DCA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381455" w14:paraId="100BB229" w14:textId="77777777" w:rsidTr="00B819C8">
        <w:tc>
          <w:tcPr>
            <w:tcW w:w="2694" w:type="dxa"/>
            <w:vAlign w:val="center"/>
          </w:tcPr>
          <w:p w14:paraId="67E887FF" w14:textId="77777777" w:rsidR="0085747A" w:rsidRPr="003814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B63B3E" w14:textId="77777777" w:rsidR="0085747A" w:rsidRPr="00381455" w:rsidRDefault="00E56D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 w:rsidRPr="00381455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381455" w14:paraId="4EB387C1" w14:textId="77777777" w:rsidTr="00B819C8">
        <w:tc>
          <w:tcPr>
            <w:tcW w:w="2694" w:type="dxa"/>
            <w:vAlign w:val="center"/>
          </w:tcPr>
          <w:p w14:paraId="2BBE934E" w14:textId="77777777" w:rsidR="0085747A" w:rsidRPr="003814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925EAF5" w14:textId="77777777" w:rsidR="0085747A" w:rsidRPr="00381455" w:rsidRDefault="00E56D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4D759F" w:rsidRPr="00381455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D45BF4" w:rsidRPr="0038145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381455" w14:paraId="6A517BCF" w14:textId="77777777" w:rsidTr="00B819C8">
        <w:tc>
          <w:tcPr>
            <w:tcW w:w="2694" w:type="dxa"/>
            <w:vAlign w:val="center"/>
          </w:tcPr>
          <w:p w14:paraId="586BCD48" w14:textId="77777777" w:rsidR="0085747A" w:rsidRPr="003814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81455">
              <w:rPr>
                <w:rFonts w:ascii="Corbel" w:hAnsi="Corbel"/>
                <w:sz w:val="24"/>
                <w:szCs w:val="24"/>
              </w:rPr>
              <w:t>/y</w:t>
            </w:r>
            <w:r w:rsidRPr="0038145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AF18A6" w14:textId="77777777" w:rsidR="0085747A" w:rsidRPr="00381455" w:rsidRDefault="00E56DCA" w:rsidP="00F767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 w:rsidRPr="0038145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7674B" w:rsidRPr="0038145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381455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381455">
              <w:rPr>
                <w:rFonts w:ascii="Corbel" w:hAnsi="Corbel"/>
                <w:b w:val="0"/>
                <w:sz w:val="24"/>
                <w:szCs w:val="24"/>
              </w:rPr>
              <w:t xml:space="preserve">. 2 </w:t>
            </w:r>
          </w:p>
        </w:tc>
      </w:tr>
      <w:tr w:rsidR="0085747A" w:rsidRPr="00381455" w14:paraId="04E4C87C" w14:textId="77777777" w:rsidTr="00B819C8">
        <w:tc>
          <w:tcPr>
            <w:tcW w:w="2694" w:type="dxa"/>
            <w:vAlign w:val="center"/>
          </w:tcPr>
          <w:p w14:paraId="5307966E" w14:textId="77777777" w:rsidR="0085747A" w:rsidRPr="003814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22D8D1" w14:textId="77777777" w:rsidR="0085747A" w:rsidRPr="00381455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381455" w14:paraId="093311CA" w14:textId="77777777" w:rsidTr="00B819C8">
        <w:tc>
          <w:tcPr>
            <w:tcW w:w="2694" w:type="dxa"/>
            <w:vAlign w:val="center"/>
          </w:tcPr>
          <w:p w14:paraId="57EBE881" w14:textId="77777777" w:rsidR="00923D7D" w:rsidRPr="0038145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438431" w14:textId="77777777" w:rsidR="00923D7D" w:rsidRPr="00381455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A0486" w14:paraId="45C21212" w14:textId="77777777" w:rsidTr="00B819C8">
        <w:tc>
          <w:tcPr>
            <w:tcW w:w="2694" w:type="dxa"/>
            <w:vAlign w:val="center"/>
          </w:tcPr>
          <w:p w14:paraId="073E1886" w14:textId="77777777" w:rsidR="0085747A" w:rsidRPr="003814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3F919C" w14:textId="77777777" w:rsidR="0085747A" w:rsidRPr="0023231B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23231B">
              <w:rPr>
                <w:rFonts w:ascii="Corbel" w:hAnsi="Corbel"/>
                <w:b w:val="0"/>
                <w:sz w:val="24"/>
                <w:szCs w:val="24"/>
                <w:lang w:val="sv-SE"/>
              </w:rPr>
              <w:t>Dr hab. Marta Uberman, prof. UR</w:t>
            </w:r>
          </w:p>
        </w:tc>
      </w:tr>
      <w:tr w:rsidR="0085747A" w:rsidRPr="00381455" w14:paraId="64667638" w14:textId="77777777" w:rsidTr="00B819C8">
        <w:tc>
          <w:tcPr>
            <w:tcW w:w="2694" w:type="dxa"/>
            <w:vAlign w:val="center"/>
          </w:tcPr>
          <w:p w14:paraId="413C14E1" w14:textId="77777777" w:rsidR="0085747A" w:rsidRPr="0038145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8F9DB7F" w14:textId="77777777" w:rsidR="0085747A" w:rsidRPr="0038145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9D22F70" w14:textId="77777777" w:rsidR="00923D7D" w:rsidRPr="00381455" w:rsidRDefault="0085747A" w:rsidP="00926E5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81455">
        <w:rPr>
          <w:rFonts w:ascii="Corbel" w:hAnsi="Corbel"/>
          <w:sz w:val="24"/>
          <w:szCs w:val="24"/>
        </w:rPr>
        <w:t xml:space="preserve">* </w:t>
      </w:r>
      <w:r w:rsidRPr="00381455">
        <w:rPr>
          <w:rFonts w:ascii="Corbel" w:hAnsi="Corbel"/>
          <w:i/>
          <w:sz w:val="24"/>
          <w:szCs w:val="24"/>
        </w:rPr>
        <w:t>-</w:t>
      </w:r>
      <w:r w:rsidR="00B90885" w:rsidRPr="0038145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81455">
        <w:rPr>
          <w:rFonts w:ascii="Corbel" w:hAnsi="Corbel"/>
          <w:b w:val="0"/>
          <w:sz w:val="24"/>
          <w:szCs w:val="24"/>
        </w:rPr>
        <w:t>e,</w:t>
      </w:r>
      <w:r w:rsidRPr="00381455">
        <w:rPr>
          <w:rFonts w:ascii="Corbel" w:hAnsi="Corbel"/>
          <w:i/>
          <w:sz w:val="24"/>
          <w:szCs w:val="24"/>
        </w:rPr>
        <w:t xml:space="preserve"> </w:t>
      </w:r>
      <w:r w:rsidRPr="0038145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81455">
        <w:rPr>
          <w:rFonts w:ascii="Corbel" w:hAnsi="Corbel"/>
          <w:b w:val="0"/>
          <w:i/>
          <w:sz w:val="24"/>
          <w:szCs w:val="24"/>
        </w:rPr>
        <w:t>w Jednostce</w:t>
      </w:r>
    </w:p>
    <w:p w14:paraId="1F72C783" w14:textId="77777777" w:rsidR="0085747A" w:rsidRPr="0038145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81455">
        <w:rPr>
          <w:rFonts w:ascii="Corbel" w:hAnsi="Corbel"/>
          <w:sz w:val="24"/>
          <w:szCs w:val="24"/>
        </w:rPr>
        <w:t>1.</w:t>
      </w:r>
      <w:r w:rsidR="00E22FBC" w:rsidRPr="00381455">
        <w:rPr>
          <w:rFonts w:ascii="Corbel" w:hAnsi="Corbel"/>
          <w:sz w:val="24"/>
          <w:szCs w:val="24"/>
        </w:rPr>
        <w:t>1</w:t>
      </w:r>
      <w:r w:rsidRPr="0038145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5CAEAE" w14:textId="77777777" w:rsidR="00923D7D" w:rsidRPr="0038145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6"/>
        <w:gridCol w:w="976"/>
        <w:gridCol w:w="851"/>
        <w:gridCol w:w="805"/>
        <w:gridCol w:w="823"/>
        <w:gridCol w:w="769"/>
        <w:gridCol w:w="952"/>
        <w:gridCol w:w="1195"/>
        <w:gridCol w:w="1519"/>
      </w:tblGrid>
      <w:tr w:rsidR="00015B8F" w:rsidRPr="00381455" w14:paraId="068C94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04A1" w14:textId="77777777" w:rsidR="00015B8F" w:rsidRPr="003814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1455">
              <w:rPr>
                <w:rFonts w:ascii="Corbel" w:hAnsi="Corbel"/>
                <w:szCs w:val="24"/>
              </w:rPr>
              <w:t>Semestr</w:t>
            </w:r>
          </w:p>
          <w:p w14:paraId="1B0C6FE7" w14:textId="77777777" w:rsidR="00015B8F" w:rsidRPr="0038145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1455">
              <w:rPr>
                <w:rFonts w:ascii="Corbel" w:hAnsi="Corbel"/>
                <w:szCs w:val="24"/>
              </w:rPr>
              <w:t>(</w:t>
            </w:r>
            <w:r w:rsidR="00363F78" w:rsidRPr="0038145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BB79" w14:textId="77777777" w:rsidR="00015B8F" w:rsidRPr="003814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81455">
              <w:rPr>
                <w:rFonts w:ascii="Corbel" w:hAnsi="Corbel"/>
                <w:szCs w:val="24"/>
              </w:rPr>
              <w:t>Wykł</w:t>
            </w:r>
            <w:proofErr w:type="spellEnd"/>
            <w:r w:rsidRPr="003814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E088" w14:textId="77777777" w:rsidR="00015B8F" w:rsidRPr="00381455" w:rsidRDefault="00273AE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1455">
              <w:rPr>
                <w:rFonts w:ascii="Corbel" w:hAnsi="Corbel"/>
                <w:szCs w:val="24"/>
              </w:rPr>
              <w:t xml:space="preserve">Zaj. </w:t>
            </w:r>
            <w:proofErr w:type="spellStart"/>
            <w:r w:rsidRPr="00381455">
              <w:rPr>
                <w:rFonts w:ascii="Corbel" w:hAnsi="Corbel"/>
                <w:szCs w:val="24"/>
              </w:rPr>
              <w:t>Warszt</w:t>
            </w:r>
            <w:proofErr w:type="spellEnd"/>
            <w:r w:rsidRPr="003814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9780" w14:textId="77777777" w:rsidR="00015B8F" w:rsidRPr="003814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145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D807" w14:textId="77777777" w:rsidR="00015B8F" w:rsidRPr="003814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145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45CE" w14:textId="77777777" w:rsidR="00015B8F" w:rsidRPr="003814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81455">
              <w:rPr>
                <w:rFonts w:ascii="Corbel" w:hAnsi="Corbel"/>
                <w:szCs w:val="24"/>
              </w:rPr>
              <w:t>Sem</w:t>
            </w:r>
            <w:proofErr w:type="spellEnd"/>
            <w:r w:rsidRPr="003814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D1B1" w14:textId="77777777" w:rsidR="00015B8F" w:rsidRPr="003814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145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55AF" w14:textId="77777777" w:rsidR="00015B8F" w:rsidRPr="003814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81455">
              <w:rPr>
                <w:rFonts w:ascii="Corbel" w:hAnsi="Corbel"/>
                <w:szCs w:val="24"/>
              </w:rPr>
              <w:t>Prakt</w:t>
            </w:r>
            <w:proofErr w:type="spellEnd"/>
            <w:r w:rsidRPr="0038145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E101" w14:textId="77777777" w:rsidR="00015B8F" w:rsidRPr="003814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145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D9AC" w14:textId="77777777" w:rsidR="00015B8F" w:rsidRPr="0038145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81455">
              <w:rPr>
                <w:rFonts w:ascii="Corbel" w:hAnsi="Corbel"/>
                <w:b/>
                <w:szCs w:val="24"/>
              </w:rPr>
              <w:t>Liczba pkt</w:t>
            </w:r>
            <w:r w:rsidR="00B90885" w:rsidRPr="00381455">
              <w:rPr>
                <w:rFonts w:ascii="Corbel" w:hAnsi="Corbel"/>
                <w:b/>
                <w:szCs w:val="24"/>
              </w:rPr>
              <w:t>.</w:t>
            </w:r>
            <w:r w:rsidRPr="0038145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81455" w14:paraId="24EFA51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8D06" w14:textId="77777777" w:rsidR="00015B8F" w:rsidRPr="00381455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0490" w14:textId="77777777" w:rsidR="00015B8F" w:rsidRPr="00381455" w:rsidRDefault="004D75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293" w14:textId="77777777" w:rsidR="00015B8F" w:rsidRPr="00381455" w:rsidRDefault="004D75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75F6" w14:textId="77777777" w:rsidR="00015B8F" w:rsidRPr="0038145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3FED" w14:textId="77777777" w:rsidR="00015B8F" w:rsidRPr="0038145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2D9C" w14:textId="77777777" w:rsidR="00015B8F" w:rsidRPr="0038145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6A3A" w14:textId="77777777" w:rsidR="00015B8F" w:rsidRPr="0038145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0184" w14:textId="77777777" w:rsidR="00015B8F" w:rsidRPr="0038145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2BFA" w14:textId="77777777" w:rsidR="00015B8F" w:rsidRPr="0038145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D596" w14:textId="77777777" w:rsidR="00015B8F" w:rsidRPr="00381455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89C8B9E" w14:textId="77777777" w:rsidR="00923D7D" w:rsidRPr="00381455" w:rsidRDefault="00923D7D" w:rsidP="00926E5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8A4EB57" w14:textId="77777777" w:rsidR="0085747A" w:rsidRPr="0038145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81455">
        <w:rPr>
          <w:rFonts w:ascii="Corbel" w:hAnsi="Corbel"/>
          <w:smallCaps w:val="0"/>
          <w:szCs w:val="24"/>
        </w:rPr>
        <w:t>1.</w:t>
      </w:r>
      <w:r w:rsidR="00E22FBC" w:rsidRPr="00381455">
        <w:rPr>
          <w:rFonts w:ascii="Corbel" w:hAnsi="Corbel"/>
          <w:smallCaps w:val="0"/>
          <w:szCs w:val="24"/>
        </w:rPr>
        <w:t>2</w:t>
      </w:r>
      <w:r w:rsidR="00F83B28" w:rsidRPr="00381455">
        <w:rPr>
          <w:rFonts w:ascii="Corbel" w:hAnsi="Corbel"/>
          <w:smallCaps w:val="0"/>
          <w:szCs w:val="24"/>
        </w:rPr>
        <w:t>.</w:t>
      </w:r>
      <w:r w:rsidR="00F83B28" w:rsidRPr="00381455">
        <w:rPr>
          <w:rFonts w:ascii="Corbel" w:hAnsi="Corbel"/>
          <w:smallCaps w:val="0"/>
          <w:szCs w:val="24"/>
        </w:rPr>
        <w:tab/>
      </w:r>
      <w:r w:rsidRPr="00381455">
        <w:rPr>
          <w:rFonts w:ascii="Corbel" w:hAnsi="Corbel"/>
          <w:smallCaps w:val="0"/>
          <w:szCs w:val="24"/>
        </w:rPr>
        <w:t xml:space="preserve">Sposób realizacji zajęć  </w:t>
      </w:r>
    </w:p>
    <w:p w14:paraId="79E53242" w14:textId="20B49E35" w:rsidR="0085747A" w:rsidRPr="00381455" w:rsidRDefault="132ED201" w:rsidP="0EE997D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EE997D2">
        <w:rPr>
          <w:rFonts w:ascii="Corbel" w:hAnsi="Corbel"/>
          <w:b w:val="0"/>
          <w:smallCaps w:val="0"/>
        </w:rPr>
        <w:t>x</w:t>
      </w:r>
      <w:r w:rsidR="0085747A" w:rsidRPr="0EE997D2">
        <w:rPr>
          <w:rFonts w:ascii="Corbel" w:hAnsi="Corbel"/>
          <w:b w:val="0"/>
          <w:smallCaps w:val="0"/>
        </w:rPr>
        <w:t xml:space="preserve"> zajęcia w formie tradycyjnej </w:t>
      </w:r>
    </w:p>
    <w:p w14:paraId="68C5FD05" w14:textId="26D9156C" w:rsidR="0085747A" w:rsidRPr="00381455" w:rsidRDefault="0085747A" w:rsidP="0EE997D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EE997D2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0E888A27" w14:textId="77777777" w:rsidR="0085747A" w:rsidRPr="0038145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28ABC6" w14:textId="1802579B" w:rsidR="00E22FBC" w:rsidRPr="0038145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81455">
        <w:rPr>
          <w:rFonts w:ascii="Corbel" w:hAnsi="Corbel"/>
          <w:smallCaps w:val="0"/>
          <w:szCs w:val="24"/>
        </w:rPr>
        <w:t xml:space="preserve">1.3 </w:t>
      </w:r>
      <w:r w:rsidR="00F83B28" w:rsidRPr="00381455">
        <w:rPr>
          <w:rFonts w:ascii="Corbel" w:hAnsi="Corbel"/>
          <w:smallCaps w:val="0"/>
          <w:szCs w:val="24"/>
        </w:rPr>
        <w:tab/>
      </w:r>
      <w:r w:rsidRPr="00381455">
        <w:rPr>
          <w:rFonts w:ascii="Corbel" w:hAnsi="Corbel"/>
          <w:smallCaps w:val="0"/>
          <w:szCs w:val="24"/>
        </w:rPr>
        <w:t>For</w:t>
      </w:r>
      <w:r w:rsidR="00445970" w:rsidRPr="00381455">
        <w:rPr>
          <w:rFonts w:ascii="Corbel" w:hAnsi="Corbel"/>
          <w:smallCaps w:val="0"/>
          <w:szCs w:val="24"/>
        </w:rPr>
        <w:t xml:space="preserve">ma zaliczenia przedmiotu </w:t>
      </w:r>
      <w:r w:rsidRPr="00381455">
        <w:rPr>
          <w:rFonts w:ascii="Corbel" w:hAnsi="Corbel"/>
          <w:smallCaps w:val="0"/>
          <w:szCs w:val="24"/>
        </w:rPr>
        <w:t xml:space="preserve"> (z toku)</w:t>
      </w:r>
      <w:r w:rsidR="00381455">
        <w:rPr>
          <w:rFonts w:ascii="Corbel" w:hAnsi="Corbel"/>
          <w:smallCaps w:val="0"/>
          <w:szCs w:val="24"/>
        </w:rPr>
        <w:t xml:space="preserve">: </w:t>
      </w:r>
      <w:r w:rsidRPr="00381455">
        <w:rPr>
          <w:rFonts w:ascii="Corbel" w:hAnsi="Corbel"/>
          <w:smallCaps w:val="0"/>
          <w:szCs w:val="24"/>
          <w:u w:val="single"/>
        </w:rPr>
        <w:t>zaliczenie z oceną</w:t>
      </w:r>
    </w:p>
    <w:p w14:paraId="5E5287D8" w14:textId="77777777" w:rsidR="00E960BB" w:rsidRPr="0038145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325D29" w14:textId="77777777" w:rsidR="00E960BB" w:rsidRPr="0038145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8145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381455" w14:paraId="4FD26D2E" w14:textId="77777777" w:rsidTr="00745302">
        <w:tc>
          <w:tcPr>
            <w:tcW w:w="9670" w:type="dxa"/>
          </w:tcPr>
          <w:p w14:paraId="6A2CB2C0" w14:textId="77777777" w:rsidR="0085747A" w:rsidRPr="00381455" w:rsidRDefault="00F7674B" w:rsidP="00D45BF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obszaru  teorii plastyki, historii sztuki, estetyki i kultury plastycznej zgodnie z wymaganiami programowymi dla szkół ponadpodstawowych.</w:t>
            </w:r>
          </w:p>
        </w:tc>
      </w:tr>
    </w:tbl>
    <w:p w14:paraId="56B35A1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AD9F37" w14:textId="77777777" w:rsidR="00381455" w:rsidRPr="00381455" w:rsidRDefault="0038145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944980" w14:textId="77777777" w:rsidR="0085747A" w:rsidRPr="0038145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81455">
        <w:rPr>
          <w:rFonts w:ascii="Corbel" w:hAnsi="Corbel"/>
          <w:szCs w:val="24"/>
        </w:rPr>
        <w:lastRenderedPageBreak/>
        <w:t>3.</w:t>
      </w:r>
      <w:r w:rsidR="0085747A" w:rsidRPr="00381455">
        <w:rPr>
          <w:rFonts w:ascii="Corbel" w:hAnsi="Corbel"/>
          <w:szCs w:val="24"/>
        </w:rPr>
        <w:t xml:space="preserve"> </w:t>
      </w:r>
      <w:r w:rsidR="00A84C85" w:rsidRPr="00381455">
        <w:rPr>
          <w:rFonts w:ascii="Corbel" w:hAnsi="Corbel"/>
          <w:szCs w:val="24"/>
        </w:rPr>
        <w:t>cele, efekty uczenia się</w:t>
      </w:r>
      <w:r w:rsidR="0085747A" w:rsidRPr="00381455">
        <w:rPr>
          <w:rFonts w:ascii="Corbel" w:hAnsi="Corbel"/>
          <w:szCs w:val="24"/>
        </w:rPr>
        <w:t xml:space="preserve"> , treści Programowe i stosowane metody Dydaktyczne</w:t>
      </w:r>
    </w:p>
    <w:p w14:paraId="08D473DE" w14:textId="77777777" w:rsidR="0085747A" w:rsidRPr="0038145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6DC03F" w14:textId="77777777" w:rsidR="0085747A" w:rsidRPr="0038145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81455">
        <w:rPr>
          <w:rFonts w:ascii="Corbel" w:hAnsi="Corbel"/>
          <w:sz w:val="24"/>
          <w:szCs w:val="24"/>
        </w:rPr>
        <w:t xml:space="preserve">3.1 </w:t>
      </w:r>
      <w:r w:rsidR="00C05F44" w:rsidRPr="00381455">
        <w:rPr>
          <w:rFonts w:ascii="Corbel" w:hAnsi="Corbel"/>
          <w:sz w:val="24"/>
          <w:szCs w:val="24"/>
        </w:rPr>
        <w:t>Cele przedmiotu</w:t>
      </w:r>
    </w:p>
    <w:p w14:paraId="62751E5B" w14:textId="77777777" w:rsidR="00F83B28" w:rsidRPr="0038145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381455" w14:paraId="223FD65C" w14:textId="77777777" w:rsidTr="00923D7D">
        <w:tc>
          <w:tcPr>
            <w:tcW w:w="851" w:type="dxa"/>
            <w:vAlign w:val="center"/>
          </w:tcPr>
          <w:p w14:paraId="421A715C" w14:textId="77777777" w:rsidR="0085747A" w:rsidRPr="0038145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B7BAA45" w14:textId="77777777" w:rsidR="0085747A" w:rsidRPr="00381455" w:rsidRDefault="00F7674B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Zapoznanie z  wybranymi zagadnieniami z obszaru teorii plastyki,  kultury plastycznej, historii sztuki i estetyki (funkcje sztuki, dziedziny sztuk pięknych, wartościowanie dzieł sztuki, język plastyki).</w:t>
            </w:r>
          </w:p>
        </w:tc>
      </w:tr>
      <w:tr w:rsidR="0085747A" w:rsidRPr="00381455" w14:paraId="23D6DCE1" w14:textId="77777777" w:rsidTr="00923D7D">
        <w:tc>
          <w:tcPr>
            <w:tcW w:w="851" w:type="dxa"/>
            <w:vAlign w:val="center"/>
          </w:tcPr>
          <w:p w14:paraId="060F513B" w14:textId="77777777" w:rsidR="0085747A" w:rsidRPr="00381455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ABF4B1" w14:textId="77777777" w:rsidR="0085747A" w:rsidRPr="00381455" w:rsidRDefault="00F7674B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Wyposażenie w wiedzę i umiejętności warsztatu plastycznego (środki wyrazu plastycznego, techniki plastyczne, materiały i narzędzia plastyczne).</w:t>
            </w:r>
          </w:p>
        </w:tc>
      </w:tr>
      <w:tr w:rsidR="00B4153A" w:rsidRPr="00381455" w14:paraId="5E14460D" w14:textId="77777777" w:rsidTr="00923D7D">
        <w:tc>
          <w:tcPr>
            <w:tcW w:w="851" w:type="dxa"/>
            <w:vAlign w:val="center"/>
          </w:tcPr>
          <w:p w14:paraId="04E46E85" w14:textId="77777777" w:rsidR="00B4153A" w:rsidRPr="00381455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A70A26F" w14:textId="77777777" w:rsidR="00B4153A" w:rsidRPr="00381455" w:rsidRDefault="00F76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1455"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4AD056BC" w14:textId="77777777" w:rsidR="0085747A" w:rsidRPr="003814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59C475C" w14:textId="77777777" w:rsidR="001D7B54" w:rsidRPr="0038145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81455">
        <w:rPr>
          <w:rFonts w:ascii="Corbel" w:hAnsi="Corbel"/>
          <w:b/>
          <w:sz w:val="24"/>
          <w:szCs w:val="24"/>
        </w:rPr>
        <w:t xml:space="preserve">3.2 </w:t>
      </w:r>
      <w:r w:rsidR="001D7B54" w:rsidRPr="00381455">
        <w:rPr>
          <w:rFonts w:ascii="Corbel" w:hAnsi="Corbel"/>
          <w:b/>
          <w:sz w:val="24"/>
          <w:szCs w:val="24"/>
        </w:rPr>
        <w:t xml:space="preserve">Efekty </w:t>
      </w:r>
      <w:r w:rsidR="00C05F44" w:rsidRPr="0038145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81455">
        <w:rPr>
          <w:rFonts w:ascii="Corbel" w:hAnsi="Corbel"/>
          <w:b/>
          <w:sz w:val="24"/>
          <w:szCs w:val="24"/>
        </w:rPr>
        <w:t>dla przedmiotu</w:t>
      </w:r>
      <w:r w:rsidR="00445970" w:rsidRPr="00381455">
        <w:rPr>
          <w:rFonts w:ascii="Corbel" w:hAnsi="Corbel"/>
          <w:sz w:val="24"/>
          <w:szCs w:val="24"/>
        </w:rPr>
        <w:t xml:space="preserve"> </w:t>
      </w:r>
    </w:p>
    <w:p w14:paraId="476A5ED3" w14:textId="77777777" w:rsidR="001D7B54" w:rsidRPr="0038145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381455" w14:paraId="1D07FA63" w14:textId="77777777" w:rsidTr="0071620A">
        <w:tc>
          <w:tcPr>
            <w:tcW w:w="1701" w:type="dxa"/>
            <w:vAlign w:val="center"/>
          </w:tcPr>
          <w:p w14:paraId="56C4ACA7" w14:textId="77777777" w:rsidR="0085747A" w:rsidRPr="003814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8145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8145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2206100" w14:textId="77777777" w:rsidR="0085747A" w:rsidRPr="0038145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363124" w14:textId="77777777" w:rsidR="0085747A" w:rsidRPr="0038145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8145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81455" w14:paraId="0B1E5B6E" w14:textId="77777777" w:rsidTr="005E6E85">
        <w:tc>
          <w:tcPr>
            <w:tcW w:w="1701" w:type="dxa"/>
          </w:tcPr>
          <w:p w14:paraId="561D664E" w14:textId="77777777" w:rsidR="0085747A" w:rsidRPr="003814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8145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0EA9CF8" w14:textId="77777777" w:rsidR="00F05D47" w:rsidRPr="00381455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0394BFBF" w14:textId="77777777" w:rsidR="00F05D47" w:rsidRPr="00381455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 w edukacji plastycznej dziecka lub ucznia;</w:t>
            </w:r>
          </w:p>
          <w:p w14:paraId="7C8CBA34" w14:textId="77777777" w:rsidR="00F05D47" w:rsidRPr="00381455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zasoby i zasady upowszechniania różnorodnych przekazów wizualnych w edukacji przedszkolnej i wczesnoszkolnej;</w:t>
            </w:r>
          </w:p>
          <w:p w14:paraId="3DD06975" w14:textId="77777777" w:rsidR="00F05D47" w:rsidRPr="00381455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 zakresie plastyki, jej osobowe i środowiskowe uwarunkowania;</w:t>
            </w:r>
          </w:p>
          <w:p w14:paraId="7F6A7E0C" w14:textId="77777777" w:rsidR="00F05D47" w:rsidRPr="00381455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edukacji plastycznej w Polsce i na świecie;</w:t>
            </w:r>
          </w:p>
          <w:p w14:paraId="33729CAE" w14:textId="77777777" w:rsidR="0085747A" w:rsidRPr="00381455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73" w:type="dxa"/>
          </w:tcPr>
          <w:p w14:paraId="4EF17EAD" w14:textId="77777777" w:rsidR="00317FD5" w:rsidRPr="0038145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9586EB" w14:textId="77777777" w:rsidR="00317FD5" w:rsidRPr="0038145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65B792" w14:textId="77777777" w:rsidR="00317FD5" w:rsidRPr="0038145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40197B" w14:textId="77777777" w:rsidR="0085747A" w:rsidRPr="00381455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381455" w14:paraId="740FBAE2" w14:textId="77777777" w:rsidTr="005E6E85">
        <w:tc>
          <w:tcPr>
            <w:tcW w:w="1701" w:type="dxa"/>
          </w:tcPr>
          <w:p w14:paraId="26A6415C" w14:textId="77777777" w:rsidR="0085747A" w:rsidRPr="003814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263B51" w14:textId="77777777" w:rsidR="00077315" w:rsidRPr="0038145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7CBE648B" w14:textId="77777777" w:rsidR="00077315" w:rsidRPr="0038145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2F242BB2" w14:textId="77777777" w:rsidR="0085747A" w:rsidRPr="0038145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73" w:type="dxa"/>
          </w:tcPr>
          <w:p w14:paraId="19AD279B" w14:textId="77777777" w:rsidR="0085747A" w:rsidRPr="00381455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22D513EB" w14:textId="77777777" w:rsidR="00B4153A" w:rsidRPr="00381455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6369D119" w14:textId="77777777" w:rsidR="00B4153A" w:rsidRPr="00381455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6D8784CB" w14:textId="77777777" w:rsidR="00B4153A" w:rsidRPr="00381455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02FE625A" w14:textId="77777777" w:rsidR="00B4153A" w:rsidRPr="00381455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381455" w14:paraId="06CA1AEA" w14:textId="77777777" w:rsidTr="005E6E85">
        <w:tc>
          <w:tcPr>
            <w:tcW w:w="1701" w:type="dxa"/>
          </w:tcPr>
          <w:p w14:paraId="1A81660B" w14:textId="77777777" w:rsidR="0085747A" w:rsidRPr="00381455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1347ACD" w14:textId="77777777" w:rsidR="00077315" w:rsidRPr="0038145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0557FD44" w14:textId="77777777" w:rsidR="00077315" w:rsidRPr="0038145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1B9BD7AC" w14:textId="77777777" w:rsidR="0085747A" w:rsidRPr="0038145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inspirowania dzieci lub uczniów do samodzielnej aktywności plastycznej i dzielenia się jej efektami.</w:t>
            </w:r>
          </w:p>
        </w:tc>
        <w:tc>
          <w:tcPr>
            <w:tcW w:w="1873" w:type="dxa"/>
          </w:tcPr>
          <w:p w14:paraId="44AD9D47" w14:textId="77777777" w:rsidR="00317FD5" w:rsidRPr="0038145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7784AF" w14:textId="77777777" w:rsidR="00317FD5" w:rsidRPr="0038145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2A09E3" w14:textId="77777777" w:rsidR="0085747A" w:rsidRPr="00381455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1277477F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B47EBF" w14:textId="77777777" w:rsidR="00381455" w:rsidRDefault="0038145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EAD079" w14:textId="77777777" w:rsidR="00381455" w:rsidRDefault="0038145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EC6E7" w14:textId="77777777" w:rsidR="00381455" w:rsidRDefault="0038145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0C6478" w14:textId="77777777" w:rsidR="00381455" w:rsidRDefault="0038145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7E328C" w14:textId="77777777" w:rsidR="00381455" w:rsidRDefault="0038145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C360DE" w14:textId="77777777" w:rsidR="00381455" w:rsidRPr="00381455" w:rsidRDefault="0038145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FE875E" w14:textId="77777777" w:rsidR="0085747A" w:rsidRPr="0038145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81455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381455">
        <w:rPr>
          <w:rFonts w:ascii="Corbel" w:hAnsi="Corbel"/>
          <w:b/>
          <w:sz w:val="24"/>
          <w:szCs w:val="24"/>
        </w:rPr>
        <w:t xml:space="preserve"> </w:t>
      </w:r>
      <w:r w:rsidR="0085747A" w:rsidRPr="00381455">
        <w:rPr>
          <w:rFonts w:ascii="Corbel" w:hAnsi="Corbel"/>
          <w:b/>
          <w:sz w:val="24"/>
          <w:szCs w:val="24"/>
        </w:rPr>
        <w:t>T</w:t>
      </w:r>
      <w:r w:rsidR="001D7B54" w:rsidRPr="0038145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81455">
        <w:rPr>
          <w:rFonts w:ascii="Corbel" w:hAnsi="Corbel"/>
          <w:sz w:val="24"/>
          <w:szCs w:val="24"/>
        </w:rPr>
        <w:t xml:space="preserve">  </w:t>
      </w:r>
    </w:p>
    <w:p w14:paraId="339BC56A" w14:textId="77777777" w:rsidR="0085747A" w:rsidRPr="0038145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81455">
        <w:rPr>
          <w:rFonts w:ascii="Corbel" w:hAnsi="Corbel"/>
          <w:sz w:val="24"/>
          <w:szCs w:val="24"/>
        </w:rPr>
        <w:t xml:space="preserve">Problematyka wykładu </w:t>
      </w:r>
    </w:p>
    <w:p w14:paraId="79F14A0C" w14:textId="77777777" w:rsidR="00675843" w:rsidRPr="0038145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381455" w14:paraId="38B1C9B7" w14:textId="77777777" w:rsidTr="00923D7D">
        <w:tc>
          <w:tcPr>
            <w:tcW w:w="9639" w:type="dxa"/>
          </w:tcPr>
          <w:p w14:paraId="38B2A6B2" w14:textId="77777777" w:rsidR="0085747A" w:rsidRPr="0038145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381455" w14:paraId="2CFB12E8" w14:textId="77777777" w:rsidTr="00923D7D">
        <w:tc>
          <w:tcPr>
            <w:tcW w:w="9639" w:type="dxa"/>
          </w:tcPr>
          <w:p w14:paraId="17943D29" w14:textId="77777777" w:rsidR="00077315" w:rsidRPr="00381455" w:rsidRDefault="00F7674B" w:rsidP="008B6543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Dziedziny sztuk plastycznych. Funkcje sztuki i twórczości artystycznej.</w:t>
            </w:r>
          </w:p>
        </w:tc>
      </w:tr>
      <w:tr w:rsidR="00077315" w:rsidRPr="00381455" w14:paraId="24298DE2" w14:textId="77777777" w:rsidTr="00923D7D">
        <w:tc>
          <w:tcPr>
            <w:tcW w:w="9639" w:type="dxa"/>
          </w:tcPr>
          <w:p w14:paraId="37110CEC" w14:textId="77777777" w:rsidR="00077315" w:rsidRPr="00381455" w:rsidRDefault="00F7674B" w:rsidP="008B654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Kategorie wartości dzieł sztuk plastycznych (literackie, formalne, estetyczne, artystyczne), kryteria wartościowania dzieł sztuki.</w:t>
            </w:r>
          </w:p>
        </w:tc>
      </w:tr>
      <w:tr w:rsidR="00077315" w:rsidRPr="00381455" w14:paraId="2932829A" w14:textId="77777777" w:rsidTr="00923D7D">
        <w:tc>
          <w:tcPr>
            <w:tcW w:w="9639" w:type="dxa"/>
          </w:tcPr>
          <w:p w14:paraId="6934C9E7" w14:textId="77777777" w:rsidR="00077315" w:rsidRPr="00381455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Wiedza o formie plastycznej. Podstawowe problemy plastyczne.</w:t>
            </w:r>
          </w:p>
        </w:tc>
      </w:tr>
      <w:tr w:rsidR="00077315" w:rsidRPr="00381455" w14:paraId="6CC5FEAA" w14:textId="77777777" w:rsidTr="00923D7D">
        <w:tc>
          <w:tcPr>
            <w:tcW w:w="9639" w:type="dxa"/>
          </w:tcPr>
          <w:p w14:paraId="11C92610" w14:textId="77777777" w:rsidR="00077315" w:rsidRPr="00381455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Techniki plastyczne tradycyjne i niekonwencjonalne.</w:t>
            </w:r>
          </w:p>
        </w:tc>
      </w:tr>
      <w:tr w:rsidR="00077315" w:rsidRPr="00381455" w14:paraId="40FFD603" w14:textId="77777777" w:rsidTr="00923D7D">
        <w:tc>
          <w:tcPr>
            <w:tcW w:w="9639" w:type="dxa"/>
          </w:tcPr>
          <w:p w14:paraId="02C7AB36" w14:textId="77777777" w:rsidR="00077315" w:rsidRPr="00381455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Podstawy wiedzy o liternictwie.</w:t>
            </w:r>
          </w:p>
        </w:tc>
      </w:tr>
    </w:tbl>
    <w:p w14:paraId="31C20F0E" w14:textId="77777777" w:rsidR="0085747A" w:rsidRPr="0038145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CC84E05" w14:textId="77777777" w:rsidR="0085747A" w:rsidRPr="0038145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8145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81455">
        <w:rPr>
          <w:rFonts w:ascii="Corbel" w:hAnsi="Corbel"/>
          <w:sz w:val="24"/>
          <w:szCs w:val="24"/>
        </w:rPr>
        <w:t xml:space="preserve">, </w:t>
      </w:r>
      <w:r w:rsidRPr="00381455">
        <w:rPr>
          <w:rFonts w:ascii="Corbel" w:hAnsi="Corbel"/>
          <w:sz w:val="24"/>
          <w:szCs w:val="24"/>
        </w:rPr>
        <w:t xml:space="preserve">zajęć praktycznych </w:t>
      </w:r>
    </w:p>
    <w:p w14:paraId="2B661007" w14:textId="77777777" w:rsidR="0085747A" w:rsidRPr="0038145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381455" w14:paraId="57FA506B" w14:textId="77777777" w:rsidTr="00923D7D">
        <w:tc>
          <w:tcPr>
            <w:tcW w:w="9639" w:type="dxa"/>
          </w:tcPr>
          <w:p w14:paraId="058199EA" w14:textId="77777777" w:rsidR="0085747A" w:rsidRPr="0038145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381455" w14:paraId="4DB14E76" w14:textId="77777777" w:rsidTr="00923D7D">
        <w:tc>
          <w:tcPr>
            <w:tcW w:w="9639" w:type="dxa"/>
          </w:tcPr>
          <w:p w14:paraId="38EBEB5E" w14:textId="77777777" w:rsidR="00077315" w:rsidRPr="00381455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Analiza formalna dzieła sztuki (organizacja elementów plastycznych, wartościowanie dzieł sztuki) – ćwiczenia praktyczne.</w:t>
            </w:r>
          </w:p>
        </w:tc>
      </w:tr>
      <w:tr w:rsidR="00077315" w:rsidRPr="00381455" w14:paraId="19327549" w14:textId="77777777" w:rsidTr="00923D7D">
        <w:tc>
          <w:tcPr>
            <w:tcW w:w="9639" w:type="dxa"/>
          </w:tcPr>
          <w:p w14:paraId="261BF27D" w14:textId="77777777" w:rsidR="00077315" w:rsidRPr="00381455" w:rsidRDefault="00F7674B" w:rsidP="00036F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Podstawowe problemy plastyczne (światło, barwa, linia, bryła, faktura, przestrzeń, ruch) – ćwiczenia rysunkowe, malarskie, graficzne i rzeźbiarskie realizowane w różnych technikach plastycznych – ćwiczenia praktyczne.</w:t>
            </w:r>
          </w:p>
        </w:tc>
      </w:tr>
      <w:tr w:rsidR="00077315" w:rsidRPr="00381455" w14:paraId="4C97B2AA" w14:textId="77777777" w:rsidTr="00923D7D">
        <w:tc>
          <w:tcPr>
            <w:tcW w:w="9639" w:type="dxa"/>
          </w:tcPr>
          <w:p w14:paraId="3FCA3D1F" w14:textId="77777777" w:rsidR="00077315" w:rsidRPr="00381455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 xml:space="preserve">Techniki liternicze – projektowanie znaków graficznych, logotypów, plakietek, exlibrisów, </w:t>
            </w:r>
            <w:proofErr w:type="spellStart"/>
            <w:r w:rsidRPr="00381455">
              <w:rPr>
                <w:rFonts w:ascii="Corbel" w:hAnsi="Corbel"/>
                <w:sz w:val="24"/>
                <w:szCs w:val="24"/>
              </w:rPr>
              <w:t>ect</w:t>
            </w:r>
            <w:proofErr w:type="spellEnd"/>
            <w:r w:rsidRPr="00381455">
              <w:rPr>
                <w:rFonts w:ascii="Corbel" w:hAnsi="Corbel"/>
                <w:sz w:val="24"/>
                <w:szCs w:val="24"/>
              </w:rPr>
              <w:t>. – ćwiczenia praktyczne.</w:t>
            </w:r>
          </w:p>
        </w:tc>
      </w:tr>
      <w:tr w:rsidR="00077315" w:rsidRPr="00381455" w14:paraId="1A310DE0" w14:textId="77777777" w:rsidTr="00923D7D">
        <w:tc>
          <w:tcPr>
            <w:tcW w:w="9639" w:type="dxa"/>
          </w:tcPr>
          <w:p w14:paraId="72AE0CE1" w14:textId="77777777" w:rsidR="00077315" w:rsidRPr="00381455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Zajęcia warsztatowe w galerii sztuki współczesnej, muzeum lub innych placówkach kultury plastycznej.</w:t>
            </w:r>
          </w:p>
        </w:tc>
      </w:tr>
    </w:tbl>
    <w:p w14:paraId="66EE00D9" w14:textId="77777777" w:rsidR="00077315" w:rsidRPr="00381455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360B1" w14:textId="77777777" w:rsidR="0085747A" w:rsidRPr="0038145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81455">
        <w:rPr>
          <w:rFonts w:ascii="Corbel" w:hAnsi="Corbel"/>
          <w:smallCaps w:val="0"/>
          <w:szCs w:val="24"/>
        </w:rPr>
        <w:t>3.4 Metody dydaktyczne</w:t>
      </w:r>
      <w:r w:rsidRPr="00381455">
        <w:rPr>
          <w:rFonts w:ascii="Corbel" w:hAnsi="Corbel"/>
          <w:b w:val="0"/>
          <w:smallCaps w:val="0"/>
          <w:szCs w:val="24"/>
        </w:rPr>
        <w:t xml:space="preserve"> </w:t>
      </w:r>
    </w:p>
    <w:p w14:paraId="3DC15AAA" w14:textId="77777777" w:rsidR="0085747A" w:rsidRPr="003814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C008F8" w14:textId="77777777" w:rsidR="00077315" w:rsidRPr="00381455" w:rsidRDefault="00077315" w:rsidP="00077315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381455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multimedialną, wykład w muzeum lub galerii sztuki współczesnej.</w:t>
      </w:r>
    </w:p>
    <w:p w14:paraId="0B24EA70" w14:textId="77777777" w:rsidR="00077315" w:rsidRPr="00381455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381455">
        <w:rPr>
          <w:rFonts w:ascii="Corbel" w:hAnsi="Corbel"/>
          <w:b w:val="0"/>
          <w:iCs/>
          <w:smallCaps w:val="0"/>
          <w:szCs w:val="24"/>
        </w:rPr>
        <w:t>Ćwiczenia: ćwiczenia praktyczne, praca indywidualna, praca w grupach.</w:t>
      </w:r>
    </w:p>
    <w:p w14:paraId="22428416" w14:textId="77777777" w:rsidR="00E960BB" w:rsidRPr="0038145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D1F8B6" w14:textId="77777777" w:rsidR="0085747A" w:rsidRPr="0038145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81455">
        <w:rPr>
          <w:rFonts w:ascii="Corbel" w:hAnsi="Corbel"/>
          <w:smallCaps w:val="0"/>
          <w:szCs w:val="24"/>
        </w:rPr>
        <w:t xml:space="preserve">4. </w:t>
      </w:r>
      <w:r w:rsidR="0085747A" w:rsidRPr="00381455">
        <w:rPr>
          <w:rFonts w:ascii="Corbel" w:hAnsi="Corbel"/>
          <w:smallCaps w:val="0"/>
          <w:szCs w:val="24"/>
        </w:rPr>
        <w:t>METODY I KRYTERIA OCENY</w:t>
      </w:r>
      <w:r w:rsidR="009F4610" w:rsidRPr="00381455">
        <w:rPr>
          <w:rFonts w:ascii="Corbel" w:hAnsi="Corbel"/>
          <w:smallCaps w:val="0"/>
          <w:szCs w:val="24"/>
        </w:rPr>
        <w:t xml:space="preserve"> </w:t>
      </w:r>
    </w:p>
    <w:p w14:paraId="4E3F4B36" w14:textId="77777777" w:rsidR="00923D7D" w:rsidRPr="0038145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354270" w14:textId="77777777" w:rsidR="0085747A" w:rsidRPr="0038145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8145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81455">
        <w:rPr>
          <w:rFonts w:ascii="Corbel" w:hAnsi="Corbel"/>
          <w:smallCaps w:val="0"/>
          <w:szCs w:val="24"/>
        </w:rPr>
        <w:t>uczenia się</w:t>
      </w:r>
    </w:p>
    <w:p w14:paraId="2F42AB24" w14:textId="77777777" w:rsidR="0085747A" w:rsidRPr="003814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381455" w14:paraId="203FE55D" w14:textId="77777777" w:rsidTr="00C05F44">
        <w:tc>
          <w:tcPr>
            <w:tcW w:w="1985" w:type="dxa"/>
            <w:vAlign w:val="center"/>
          </w:tcPr>
          <w:p w14:paraId="2BAC3FA6" w14:textId="77777777" w:rsidR="0085747A" w:rsidRPr="0038145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A12864B" w14:textId="77777777" w:rsidR="0085747A" w:rsidRPr="00381455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3B6AD90" w14:textId="77777777" w:rsidR="0085747A" w:rsidRPr="0038145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22D1747" w14:textId="77777777" w:rsidR="00923D7D" w:rsidRPr="003814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E2A77A" w14:textId="77777777" w:rsidR="0085747A" w:rsidRPr="003814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8145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8145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15" w:rsidRPr="00381455" w14:paraId="0E86085C" w14:textId="77777777" w:rsidTr="00C05F44">
        <w:tc>
          <w:tcPr>
            <w:tcW w:w="1985" w:type="dxa"/>
          </w:tcPr>
          <w:p w14:paraId="4E4EE5CB" w14:textId="77777777" w:rsidR="00077315" w:rsidRPr="00381455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8145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8145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3D281C0" w14:textId="77777777" w:rsidR="00077315" w:rsidRPr="00381455" w:rsidRDefault="00211407" w:rsidP="00926E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26" w:type="dxa"/>
          </w:tcPr>
          <w:p w14:paraId="7DC876E4" w14:textId="77777777" w:rsidR="00077315" w:rsidRPr="00381455" w:rsidRDefault="00110A91" w:rsidP="00926E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90427" w:rsidRPr="00381455" w14:paraId="1954F451" w14:textId="77777777" w:rsidTr="00C05F44">
        <w:tc>
          <w:tcPr>
            <w:tcW w:w="1985" w:type="dxa"/>
          </w:tcPr>
          <w:p w14:paraId="46FB6AE4" w14:textId="77777777" w:rsidR="00090427" w:rsidRPr="00381455" w:rsidRDefault="00090427" w:rsidP="000904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8145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64092E2" w14:textId="77777777" w:rsidR="00090427" w:rsidRPr="00381455" w:rsidRDefault="00090427" w:rsidP="000904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Obserwacja w trakcie zajęć, realizacja  ćwiczeń praktycznych</w:t>
            </w:r>
          </w:p>
        </w:tc>
        <w:tc>
          <w:tcPr>
            <w:tcW w:w="2126" w:type="dxa"/>
          </w:tcPr>
          <w:p w14:paraId="664FAAB6" w14:textId="77777777" w:rsidR="00090427" w:rsidRPr="00381455" w:rsidRDefault="00090427" w:rsidP="00090427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381455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381455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381455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38145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90427" w:rsidRPr="00381455" w14:paraId="7E9E37DC" w14:textId="77777777" w:rsidTr="00C05F44">
        <w:tc>
          <w:tcPr>
            <w:tcW w:w="1985" w:type="dxa"/>
          </w:tcPr>
          <w:p w14:paraId="6B2D85FD" w14:textId="77777777" w:rsidR="00090427" w:rsidRPr="00381455" w:rsidRDefault="00090427" w:rsidP="0009042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8145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C7A2E73" w14:textId="77777777" w:rsidR="00090427" w:rsidRPr="00381455" w:rsidRDefault="00090427" w:rsidP="000904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Obserwacja  w trakcie zajęć, Realizacja ćwiczeń praktycznych</w:t>
            </w:r>
          </w:p>
        </w:tc>
        <w:tc>
          <w:tcPr>
            <w:tcW w:w="2126" w:type="dxa"/>
          </w:tcPr>
          <w:p w14:paraId="0654CF37" w14:textId="77777777" w:rsidR="00090427" w:rsidRPr="00381455" w:rsidRDefault="00090427" w:rsidP="00090427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381455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381455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381455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38145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6D1ECAF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A485F8" w14:textId="77777777" w:rsidR="00381455" w:rsidRDefault="0038145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3AB27" w14:textId="77777777" w:rsidR="00381455" w:rsidRDefault="0038145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4F54F8" w14:textId="77777777" w:rsidR="00381455" w:rsidRDefault="0038145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BEB1A2" w14:textId="77777777" w:rsidR="00381455" w:rsidRDefault="0038145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C94C8" w14:textId="77777777" w:rsidR="00381455" w:rsidRPr="00381455" w:rsidRDefault="0038145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71AF7F" w14:textId="77777777" w:rsidR="0085747A" w:rsidRPr="0038145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81455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38145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81455">
        <w:rPr>
          <w:rFonts w:ascii="Corbel" w:hAnsi="Corbel"/>
          <w:smallCaps w:val="0"/>
          <w:szCs w:val="24"/>
        </w:rPr>
        <w:t xml:space="preserve"> </w:t>
      </w:r>
    </w:p>
    <w:p w14:paraId="3A665E46" w14:textId="77777777" w:rsidR="00923D7D" w:rsidRPr="0038145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381455" w14:paraId="3AEB7C12" w14:textId="77777777" w:rsidTr="00923D7D">
        <w:tc>
          <w:tcPr>
            <w:tcW w:w="9670" w:type="dxa"/>
          </w:tcPr>
          <w:p w14:paraId="043B73AF" w14:textId="77777777" w:rsidR="00110A91" w:rsidRPr="00381455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  <w:r w:rsidR="00211407"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 Praca projektowa.</w:t>
            </w:r>
          </w:p>
          <w:p w14:paraId="404BE70C" w14:textId="14C4DE8D" w:rsidR="0085747A" w:rsidRPr="00381455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="00381455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="00F7674B"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becność obowiązkowa, </w:t>
            </w:r>
            <w:r w:rsidRPr="00381455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w14:paraId="770387AB" w14:textId="77777777" w:rsidR="0085747A" w:rsidRPr="003814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788FC0" w14:textId="77777777" w:rsidR="009F4610" w:rsidRPr="0038145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81455">
        <w:rPr>
          <w:rFonts w:ascii="Corbel" w:hAnsi="Corbel"/>
          <w:b/>
          <w:sz w:val="24"/>
          <w:szCs w:val="24"/>
        </w:rPr>
        <w:t xml:space="preserve">5. </w:t>
      </w:r>
      <w:r w:rsidR="00C61DC5" w:rsidRPr="0038145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2F907D" w14:textId="77777777" w:rsidR="0085747A" w:rsidRPr="003814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381455" w14:paraId="54C30A9D" w14:textId="77777777" w:rsidTr="003E1941">
        <w:tc>
          <w:tcPr>
            <w:tcW w:w="4962" w:type="dxa"/>
            <w:vAlign w:val="center"/>
          </w:tcPr>
          <w:p w14:paraId="3CC70026" w14:textId="77777777" w:rsidR="0085747A" w:rsidRPr="0038145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8145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8145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8145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5D8BA5" w14:textId="77777777" w:rsidR="0085747A" w:rsidRPr="0038145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8145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8145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8145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8145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81455" w14:paraId="5802B367" w14:textId="77777777" w:rsidTr="00923D7D">
        <w:tc>
          <w:tcPr>
            <w:tcW w:w="4962" w:type="dxa"/>
          </w:tcPr>
          <w:p w14:paraId="597B026C" w14:textId="77777777" w:rsidR="0085747A" w:rsidRPr="00381455" w:rsidRDefault="00C61DC5" w:rsidP="00AF4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G</w:t>
            </w:r>
            <w:r w:rsidR="0085747A" w:rsidRPr="00381455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381455">
              <w:rPr>
                <w:rFonts w:ascii="Corbel" w:hAnsi="Corbel"/>
                <w:sz w:val="24"/>
                <w:szCs w:val="24"/>
              </w:rPr>
              <w:t> </w:t>
            </w:r>
            <w:r w:rsidR="0045729E" w:rsidRPr="0038145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38145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8145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38145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F18DDD2" w14:textId="77777777" w:rsidR="0085747A" w:rsidRPr="00381455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381455" w14:paraId="7712AF10" w14:textId="77777777" w:rsidTr="00923D7D">
        <w:tc>
          <w:tcPr>
            <w:tcW w:w="4962" w:type="dxa"/>
          </w:tcPr>
          <w:p w14:paraId="7AA968C1" w14:textId="77777777" w:rsidR="00C61DC5" w:rsidRPr="0038145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8145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024BB5C" w14:textId="77777777" w:rsidR="00C61DC5" w:rsidRPr="00381455" w:rsidRDefault="00211407" w:rsidP="002114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(udział w konsultacjach pracy projektowej</w:t>
            </w:r>
            <w:r w:rsidR="00C61DC5" w:rsidRPr="0038145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348D04" w14:textId="77777777" w:rsidR="00C61DC5" w:rsidRPr="00381455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381455" w14:paraId="103A68A8" w14:textId="77777777" w:rsidTr="00923D7D">
        <w:tc>
          <w:tcPr>
            <w:tcW w:w="4962" w:type="dxa"/>
          </w:tcPr>
          <w:p w14:paraId="0FD380CB" w14:textId="43930003" w:rsidR="00C61DC5" w:rsidRPr="00381455" w:rsidRDefault="00C61DC5" w:rsidP="002114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8145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8145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8145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81455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11407" w:rsidRPr="00381455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38145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000A870" w14:textId="77777777" w:rsidR="00C61DC5" w:rsidRPr="00381455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7</w:t>
            </w:r>
            <w:r w:rsidR="00110A91" w:rsidRPr="00381455">
              <w:rPr>
                <w:rFonts w:ascii="Corbel" w:hAnsi="Corbel"/>
                <w:sz w:val="24"/>
                <w:szCs w:val="24"/>
              </w:rPr>
              <w:t>0</w:t>
            </w:r>
          </w:p>
          <w:p w14:paraId="744AAF78" w14:textId="77777777" w:rsidR="00110A91" w:rsidRPr="00381455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03A862D" w14:textId="77777777" w:rsidR="00110A91" w:rsidRPr="00381455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85747A" w:rsidRPr="00381455" w14:paraId="231CA1B4" w14:textId="77777777" w:rsidTr="00923D7D">
        <w:tc>
          <w:tcPr>
            <w:tcW w:w="4962" w:type="dxa"/>
          </w:tcPr>
          <w:p w14:paraId="2BCDB5B2" w14:textId="77777777" w:rsidR="0085747A" w:rsidRPr="0038145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C03E24" w14:textId="77777777" w:rsidR="0085747A" w:rsidRPr="00381455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381455" w14:paraId="432A6CE4" w14:textId="77777777" w:rsidTr="00923D7D">
        <w:tc>
          <w:tcPr>
            <w:tcW w:w="4962" w:type="dxa"/>
          </w:tcPr>
          <w:p w14:paraId="1C7439D4" w14:textId="77777777" w:rsidR="0085747A" w:rsidRPr="0038145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8145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DB3FC6" w14:textId="77777777" w:rsidR="0085747A" w:rsidRPr="00381455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8145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DA03820" w14:textId="77777777" w:rsidR="0085747A" w:rsidRPr="0038145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8145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8145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96008A" w14:textId="77777777" w:rsidR="003E1941" w:rsidRPr="0038145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9F6A9A" w14:textId="77777777" w:rsidR="0085747A" w:rsidRPr="0038145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81455">
        <w:rPr>
          <w:rFonts w:ascii="Corbel" w:hAnsi="Corbel"/>
          <w:smallCaps w:val="0"/>
          <w:szCs w:val="24"/>
        </w:rPr>
        <w:t xml:space="preserve">6. </w:t>
      </w:r>
      <w:r w:rsidR="0085747A" w:rsidRPr="00381455">
        <w:rPr>
          <w:rFonts w:ascii="Corbel" w:hAnsi="Corbel"/>
          <w:smallCaps w:val="0"/>
          <w:szCs w:val="24"/>
        </w:rPr>
        <w:t>PRAKTYKI ZAWO</w:t>
      </w:r>
      <w:r w:rsidR="009C1331" w:rsidRPr="00381455">
        <w:rPr>
          <w:rFonts w:ascii="Corbel" w:hAnsi="Corbel"/>
          <w:smallCaps w:val="0"/>
          <w:szCs w:val="24"/>
        </w:rPr>
        <w:t>DOWE W RAMACH PRZEDMIOTU</w:t>
      </w:r>
    </w:p>
    <w:p w14:paraId="65C95FD3" w14:textId="77777777" w:rsidR="0085747A" w:rsidRPr="0038145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381455" w14:paraId="029DB757" w14:textId="77777777" w:rsidTr="0071620A">
        <w:trPr>
          <w:trHeight w:val="397"/>
        </w:trPr>
        <w:tc>
          <w:tcPr>
            <w:tcW w:w="3544" w:type="dxa"/>
          </w:tcPr>
          <w:p w14:paraId="796DFF3C" w14:textId="77777777" w:rsidR="0085747A" w:rsidRPr="003814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E59BFC" w14:textId="77777777" w:rsidR="0085747A" w:rsidRPr="00381455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381455" w14:paraId="1E7B78FB" w14:textId="77777777" w:rsidTr="0071620A">
        <w:trPr>
          <w:trHeight w:val="397"/>
        </w:trPr>
        <w:tc>
          <w:tcPr>
            <w:tcW w:w="3544" w:type="dxa"/>
          </w:tcPr>
          <w:p w14:paraId="778F3F32" w14:textId="77777777" w:rsidR="0085747A" w:rsidRPr="003814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D786304" w14:textId="77777777" w:rsidR="0085747A" w:rsidRPr="00381455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01DCF793" w14:textId="77777777" w:rsidR="003E1941" w:rsidRPr="0038145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127355" w14:textId="77777777" w:rsidR="0085747A" w:rsidRPr="0038145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81455">
        <w:rPr>
          <w:rFonts w:ascii="Corbel" w:hAnsi="Corbel"/>
          <w:smallCaps w:val="0"/>
          <w:szCs w:val="24"/>
        </w:rPr>
        <w:t xml:space="preserve">7. </w:t>
      </w:r>
      <w:r w:rsidR="0085747A" w:rsidRPr="00381455">
        <w:rPr>
          <w:rFonts w:ascii="Corbel" w:hAnsi="Corbel"/>
          <w:smallCaps w:val="0"/>
          <w:szCs w:val="24"/>
        </w:rPr>
        <w:t>LITERATURA</w:t>
      </w:r>
      <w:r w:rsidRPr="00381455">
        <w:rPr>
          <w:rFonts w:ascii="Corbel" w:hAnsi="Corbel"/>
          <w:smallCaps w:val="0"/>
          <w:szCs w:val="24"/>
        </w:rPr>
        <w:t xml:space="preserve"> </w:t>
      </w:r>
    </w:p>
    <w:p w14:paraId="7FDF4ECE" w14:textId="77777777" w:rsidR="00675843" w:rsidRPr="0038145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81455" w14:paraId="650B7C65" w14:textId="77777777" w:rsidTr="0071620A">
        <w:trPr>
          <w:trHeight w:val="397"/>
        </w:trPr>
        <w:tc>
          <w:tcPr>
            <w:tcW w:w="7513" w:type="dxa"/>
          </w:tcPr>
          <w:p w14:paraId="34DF3E41" w14:textId="77777777" w:rsidR="0085747A" w:rsidRPr="003814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64228B" w14:textId="77777777" w:rsidR="00F7674B" w:rsidRPr="00381455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Arnheim</w:t>
            </w:r>
            <w:proofErr w:type="spellEnd"/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R., Sztuka i percepcja wzrokowa, PWN, Warszawa 2014. </w:t>
            </w:r>
          </w:p>
          <w:p w14:paraId="638E3404" w14:textId="77777777" w:rsidR="00F7674B" w:rsidRPr="00381455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Warszawa 1977.</w:t>
            </w:r>
          </w:p>
          <w:p w14:paraId="616E71AA" w14:textId="77777777" w:rsidR="007E0EB6" w:rsidRPr="00381455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85747A" w:rsidRPr="00381455" w14:paraId="3049EEAB" w14:textId="77777777" w:rsidTr="0071620A">
        <w:trPr>
          <w:trHeight w:val="397"/>
        </w:trPr>
        <w:tc>
          <w:tcPr>
            <w:tcW w:w="7513" w:type="dxa"/>
          </w:tcPr>
          <w:p w14:paraId="04B00F47" w14:textId="77777777" w:rsidR="0085747A" w:rsidRPr="0038145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146CF70" w14:textId="77777777" w:rsidR="007E0EB6" w:rsidRPr="00381455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graficzne powielane i odbijane, WSiP, Warszawa, 1992.</w:t>
            </w:r>
          </w:p>
          <w:p w14:paraId="4490E1D1" w14:textId="77777777" w:rsidR="007E0EB6" w:rsidRPr="00381455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0533D896" w14:textId="77777777" w:rsidR="007E0EB6" w:rsidRPr="00381455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310894D0" w14:textId="77777777" w:rsidR="007E0EB6" w:rsidRPr="00381455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3141AA62" w14:textId="77777777" w:rsidR="007E0EB6" w:rsidRPr="00381455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3F323BA2" w14:textId="77777777" w:rsidR="007E0EB6" w:rsidRPr="00381455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05267B04" w14:textId="77777777" w:rsidR="007E0EB6" w:rsidRPr="00381455" w:rsidRDefault="007E0EB6" w:rsidP="007E0EB6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1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19D7A35D" w14:textId="77777777" w:rsidR="0085747A" w:rsidRPr="00381455" w:rsidRDefault="0085747A" w:rsidP="00381455">
      <w:pPr>
        <w:pStyle w:val="Punktygwne"/>
        <w:spacing w:before="0" w:after="0"/>
        <w:rPr>
          <w:rFonts w:ascii="Corbel" w:hAnsi="Corbel"/>
          <w:szCs w:val="24"/>
        </w:rPr>
      </w:pPr>
      <w:r w:rsidRPr="0038145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8145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B3FD1" w14:textId="77777777" w:rsidR="003C3981" w:rsidRDefault="003C3981" w:rsidP="00C16ABF">
      <w:pPr>
        <w:spacing w:after="0" w:line="240" w:lineRule="auto"/>
      </w:pPr>
      <w:r>
        <w:separator/>
      </w:r>
    </w:p>
  </w:endnote>
  <w:endnote w:type="continuationSeparator" w:id="0">
    <w:p w14:paraId="383AF1DE" w14:textId="77777777" w:rsidR="003C3981" w:rsidRDefault="003C39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B4A99" w14:textId="77777777" w:rsidR="003C3981" w:rsidRDefault="003C3981" w:rsidP="00C16ABF">
      <w:pPr>
        <w:spacing w:after="0" w:line="240" w:lineRule="auto"/>
      </w:pPr>
      <w:r>
        <w:separator/>
      </w:r>
    </w:p>
  </w:footnote>
  <w:footnote w:type="continuationSeparator" w:id="0">
    <w:p w14:paraId="64C36E3D" w14:textId="77777777" w:rsidR="003C3981" w:rsidRDefault="003C3981" w:rsidP="00C16ABF">
      <w:pPr>
        <w:spacing w:after="0" w:line="240" w:lineRule="auto"/>
      </w:pPr>
      <w:r>
        <w:continuationSeparator/>
      </w:r>
    </w:p>
  </w:footnote>
  <w:footnote w:id="1">
    <w:p w14:paraId="3FB6544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303DD9"/>
    <w:multiLevelType w:val="hybridMultilevel"/>
    <w:tmpl w:val="C34CE5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C0345"/>
    <w:multiLevelType w:val="hybridMultilevel"/>
    <w:tmpl w:val="18AE25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10704">
    <w:abstractNumId w:val="0"/>
  </w:num>
  <w:num w:numId="2" w16cid:durableId="482283730">
    <w:abstractNumId w:val="1"/>
  </w:num>
  <w:num w:numId="3" w16cid:durableId="18154892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7F4"/>
    <w:rsid w:val="00015B8F"/>
    <w:rsid w:val="00022ECE"/>
    <w:rsid w:val="00026424"/>
    <w:rsid w:val="00036FE7"/>
    <w:rsid w:val="00042A51"/>
    <w:rsid w:val="00042D2E"/>
    <w:rsid w:val="00044C82"/>
    <w:rsid w:val="00070ED6"/>
    <w:rsid w:val="000742DC"/>
    <w:rsid w:val="00077315"/>
    <w:rsid w:val="00084C12"/>
    <w:rsid w:val="00090427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24BFF"/>
    <w:rsid w:val="0012560E"/>
    <w:rsid w:val="00127108"/>
    <w:rsid w:val="00134B13"/>
    <w:rsid w:val="00146BC0"/>
    <w:rsid w:val="00153C41"/>
    <w:rsid w:val="00154381"/>
    <w:rsid w:val="001549C3"/>
    <w:rsid w:val="001640A7"/>
    <w:rsid w:val="00164FA7"/>
    <w:rsid w:val="00166A03"/>
    <w:rsid w:val="001718A7"/>
    <w:rsid w:val="001737CF"/>
    <w:rsid w:val="00176083"/>
    <w:rsid w:val="001770C7"/>
    <w:rsid w:val="00192F37"/>
    <w:rsid w:val="001A456C"/>
    <w:rsid w:val="001A70D2"/>
    <w:rsid w:val="001D657B"/>
    <w:rsid w:val="001D7B54"/>
    <w:rsid w:val="001E0209"/>
    <w:rsid w:val="001F18D0"/>
    <w:rsid w:val="001F2CA2"/>
    <w:rsid w:val="001F6267"/>
    <w:rsid w:val="00211407"/>
    <w:rsid w:val="002144C0"/>
    <w:rsid w:val="0022477D"/>
    <w:rsid w:val="002278A9"/>
    <w:rsid w:val="0023231B"/>
    <w:rsid w:val="002336F9"/>
    <w:rsid w:val="0024028F"/>
    <w:rsid w:val="00244ABC"/>
    <w:rsid w:val="00273AE3"/>
    <w:rsid w:val="00281FF2"/>
    <w:rsid w:val="002857DE"/>
    <w:rsid w:val="00291567"/>
    <w:rsid w:val="002A048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EC1"/>
    <w:rsid w:val="002F02A3"/>
    <w:rsid w:val="002F4ABE"/>
    <w:rsid w:val="003018BA"/>
    <w:rsid w:val="0030395F"/>
    <w:rsid w:val="00305C92"/>
    <w:rsid w:val="003151C5"/>
    <w:rsid w:val="00317FD5"/>
    <w:rsid w:val="00332030"/>
    <w:rsid w:val="003343CF"/>
    <w:rsid w:val="00346FE9"/>
    <w:rsid w:val="0034759A"/>
    <w:rsid w:val="003503F6"/>
    <w:rsid w:val="003530DD"/>
    <w:rsid w:val="00363F78"/>
    <w:rsid w:val="00381455"/>
    <w:rsid w:val="003A0A5B"/>
    <w:rsid w:val="003A1176"/>
    <w:rsid w:val="003C0BAE"/>
    <w:rsid w:val="003C3981"/>
    <w:rsid w:val="003D18A9"/>
    <w:rsid w:val="003D57B3"/>
    <w:rsid w:val="003D6CE2"/>
    <w:rsid w:val="003E1941"/>
    <w:rsid w:val="003E2FE6"/>
    <w:rsid w:val="003E49D5"/>
    <w:rsid w:val="003F38C0"/>
    <w:rsid w:val="00400FF4"/>
    <w:rsid w:val="00414E3C"/>
    <w:rsid w:val="00415011"/>
    <w:rsid w:val="0042244A"/>
    <w:rsid w:val="0042745A"/>
    <w:rsid w:val="00431D5C"/>
    <w:rsid w:val="004362C6"/>
    <w:rsid w:val="00437FA2"/>
    <w:rsid w:val="00444C7A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59F"/>
    <w:rsid w:val="004F1551"/>
    <w:rsid w:val="004F55A3"/>
    <w:rsid w:val="0050496F"/>
    <w:rsid w:val="00513B6F"/>
    <w:rsid w:val="00517C63"/>
    <w:rsid w:val="00522098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09C"/>
    <w:rsid w:val="005C696A"/>
    <w:rsid w:val="005E6E85"/>
    <w:rsid w:val="005F31D2"/>
    <w:rsid w:val="0061029B"/>
    <w:rsid w:val="00617230"/>
    <w:rsid w:val="00621CE1"/>
    <w:rsid w:val="006231A0"/>
    <w:rsid w:val="00627FC9"/>
    <w:rsid w:val="00647FA8"/>
    <w:rsid w:val="00650C5F"/>
    <w:rsid w:val="00654934"/>
    <w:rsid w:val="006620D9"/>
    <w:rsid w:val="00671958"/>
    <w:rsid w:val="00675843"/>
    <w:rsid w:val="00676EC2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462"/>
    <w:rsid w:val="007C4546"/>
    <w:rsid w:val="007D6E56"/>
    <w:rsid w:val="007E0EB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E58"/>
    <w:rsid w:val="00927909"/>
    <w:rsid w:val="009508DF"/>
    <w:rsid w:val="00950DAC"/>
    <w:rsid w:val="00954A07"/>
    <w:rsid w:val="009703A3"/>
    <w:rsid w:val="00997F14"/>
    <w:rsid w:val="009A78D9"/>
    <w:rsid w:val="009C1331"/>
    <w:rsid w:val="009C3E31"/>
    <w:rsid w:val="009C54AE"/>
    <w:rsid w:val="009C788E"/>
    <w:rsid w:val="009E060E"/>
    <w:rsid w:val="009E3B41"/>
    <w:rsid w:val="009F3C5C"/>
    <w:rsid w:val="009F4610"/>
    <w:rsid w:val="009F4C50"/>
    <w:rsid w:val="00A00ECC"/>
    <w:rsid w:val="00A155EE"/>
    <w:rsid w:val="00A2245B"/>
    <w:rsid w:val="00A30110"/>
    <w:rsid w:val="00A3045A"/>
    <w:rsid w:val="00A36899"/>
    <w:rsid w:val="00A371F6"/>
    <w:rsid w:val="00A43BF6"/>
    <w:rsid w:val="00A449F3"/>
    <w:rsid w:val="00A53FA5"/>
    <w:rsid w:val="00A54817"/>
    <w:rsid w:val="00A601C8"/>
    <w:rsid w:val="00A60799"/>
    <w:rsid w:val="00A82A7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6A8"/>
    <w:rsid w:val="00B06142"/>
    <w:rsid w:val="00B135B1"/>
    <w:rsid w:val="00B3130B"/>
    <w:rsid w:val="00B40ADB"/>
    <w:rsid w:val="00B4153A"/>
    <w:rsid w:val="00B43B77"/>
    <w:rsid w:val="00B43E80"/>
    <w:rsid w:val="00B54406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F49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7A1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BE2"/>
    <w:rsid w:val="00D45BF4"/>
    <w:rsid w:val="00D552B2"/>
    <w:rsid w:val="00D608D1"/>
    <w:rsid w:val="00D74119"/>
    <w:rsid w:val="00D8075B"/>
    <w:rsid w:val="00D8678B"/>
    <w:rsid w:val="00DA2114"/>
    <w:rsid w:val="00DC7B9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5845"/>
    <w:rsid w:val="00E51E44"/>
    <w:rsid w:val="00E56DCA"/>
    <w:rsid w:val="00E63348"/>
    <w:rsid w:val="00E77E88"/>
    <w:rsid w:val="00E8107D"/>
    <w:rsid w:val="00E960BB"/>
    <w:rsid w:val="00EA2074"/>
    <w:rsid w:val="00EA2EDE"/>
    <w:rsid w:val="00EA4832"/>
    <w:rsid w:val="00EA4E9D"/>
    <w:rsid w:val="00EC4899"/>
    <w:rsid w:val="00ED03AB"/>
    <w:rsid w:val="00ED32D2"/>
    <w:rsid w:val="00EE32DE"/>
    <w:rsid w:val="00EE5457"/>
    <w:rsid w:val="00F05D47"/>
    <w:rsid w:val="00F070AB"/>
    <w:rsid w:val="00F17567"/>
    <w:rsid w:val="00F27A7B"/>
    <w:rsid w:val="00F526AF"/>
    <w:rsid w:val="00F617C3"/>
    <w:rsid w:val="00F6474E"/>
    <w:rsid w:val="00F7066B"/>
    <w:rsid w:val="00F7674B"/>
    <w:rsid w:val="00F81BD8"/>
    <w:rsid w:val="00F821E2"/>
    <w:rsid w:val="00F83B28"/>
    <w:rsid w:val="00FA46E5"/>
    <w:rsid w:val="00FB7DBA"/>
    <w:rsid w:val="00FC1C25"/>
    <w:rsid w:val="00FC3F45"/>
    <w:rsid w:val="00FC7723"/>
    <w:rsid w:val="00FD503F"/>
    <w:rsid w:val="00FD7589"/>
    <w:rsid w:val="00FF016A"/>
    <w:rsid w:val="00FF1401"/>
    <w:rsid w:val="00FF5E7D"/>
    <w:rsid w:val="06ADFE6E"/>
    <w:rsid w:val="0EE997D2"/>
    <w:rsid w:val="132ED201"/>
    <w:rsid w:val="1F741125"/>
    <w:rsid w:val="5201E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57690"/>
  <w15:docId w15:val="{36471E23-BC7F-42C9-8170-B0060827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602D87-CA87-403E-B5A7-403C9FC56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64CDA6-A2D0-45DA-98C6-6B56DCF4D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BCC685-1606-46ED-AEF4-D6BB0197AC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1E3958-56C6-469D-8CC0-CFC348C61B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960</Words>
  <Characters>5760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33</cp:revision>
  <cp:lastPrinted>2019-02-06T12:12:00Z</cp:lastPrinted>
  <dcterms:created xsi:type="dcterms:W3CDTF">2019-10-31T11:55:00Z</dcterms:created>
  <dcterms:modified xsi:type="dcterms:W3CDTF">2025-10-12T12:27:00Z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